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C0350B" w14:textId="2C06461A" w:rsidR="00535962" w:rsidRPr="00F7167E" w:rsidRDefault="00A64CE8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16809B4B" wp14:editId="381AAE1A">
                <wp:simplePos x="0" y="0"/>
                <wp:positionH relativeFrom="column">
                  <wp:posOffset>3962400</wp:posOffset>
                </wp:positionH>
                <wp:positionV relativeFrom="paragraph">
                  <wp:posOffset>-762000</wp:posOffset>
                </wp:positionV>
                <wp:extent cx="2495550" cy="847725"/>
                <wp:effectExtent l="19050" t="0" r="19050" b="28575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95550" cy="847725"/>
                          <a:chOff x="12594" y="523"/>
                          <a:chExt cx="3001" cy="1320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594" y="561"/>
                            <a:ext cx="3001" cy="1282"/>
                            <a:chOff x="8864" y="720"/>
                            <a:chExt cx="2499" cy="119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864" y="1278"/>
                              <a:ext cx="2499" cy="634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23D35B" w14:textId="7D289621" w:rsidR="001466B0" w:rsidRPr="00535962" w:rsidRDefault="001466B0" w:rsidP="001466B0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92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8541B51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6809B4B" id="Group 21" o:spid="_x0000_s1026" style="position:absolute;margin-left:312pt;margin-top:-60pt;width:196.5pt;height:66.75pt;z-index:251659776" coordorigin="12594,523" coordsize="3001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594;top:561;width:3001;height:1282" coordorigin="8864,720" coordsize="2499,11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8864;top:1278;width:2499;height:6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6F23D35B" w14:textId="7D289621" w:rsidR="001466B0" w:rsidRPr="00535962" w:rsidRDefault="001466B0" w:rsidP="001466B0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8541B51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473FDE6" wp14:editId="50E05298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181959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473FDE6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6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iObF+AAAAAKAQAADwAAAAAAAAAAAAAAAAAwBAAAZHJzL2Rvd25yZXYueG1sUEsFBgAAAAAEAAQA&#10;8wAAAD0FAAAAAA==&#10;" filled="f" stroked="f">
                <v:textbox inset="0,0,0,0">
                  <w:txbxContent>
                    <w:p w14:paraId="15181959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8CD7C97" wp14:editId="0E3191DD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EB57912" wp14:editId="07BC3049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E64D1" w14:textId="77777777" w:rsidR="0026335F" w:rsidRPr="0026335F" w:rsidRDefault="0009269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B57912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" filled="f" stroked="f">
                <v:textbox>
                  <w:txbxContent>
                    <w:p w14:paraId="546E64D1" w14:textId="77777777" w:rsidR="0026335F" w:rsidRPr="0026335F" w:rsidRDefault="00A64CE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2A150DB" wp14:editId="41A7A6A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83A2F9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06C0B9D" wp14:editId="3C0662A6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A150D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83A2F9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06C0B9D" wp14:editId="3C0662A6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0BFBA77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7B0CD8C" wp14:editId="34CA6A3F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BDAFB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B0CD8C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30BDAFB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06614E69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45ACC6D" wp14:editId="3A614DC3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1905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65BDD38" w14:textId="77777777" w:rsidR="002E1412" w:rsidRPr="002E1412" w:rsidRDefault="0009269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5ACC6D" id="Text Box 16" o:spid="_x0000_s1035" type="#_x0000_t202" style="position:absolute;margin-left:93.6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" stroked="f">
                <v:textbox>
                  <w:txbxContent>
                    <w:p w14:paraId="365BDD38" w14:textId="77777777" w:rsidR="002E1412" w:rsidRPr="002E1412" w:rsidRDefault="0000430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E09CA44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38A16E6B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1F0F55A" wp14:editId="54014A6C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C2505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0F55A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78C2505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2415BEF0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090EB13" wp14:editId="62970993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3937EC" w14:textId="77777777" w:rsidR="002E1412" w:rsidRPr="002E1412" w:rsidRDefault="0009269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0EB13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563937EC" w14:textId="77777777" w:rsidR="002E1412" w:rsidRPr="002E1412" w:rsidRDefault="00004304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14ABC46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B25C76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535EE17A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9FCEE37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774BBF92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0012D2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69C26119" w14:textId="77777777" w:rsidTr="00E82502">
        <w:trPr>
          <w:cantSplit/>
          <w:trHeight w:val="440"/>
        </w:trPr>
        <w:tc>
          <w:tcPr>
            <w:tcW w:w="9252" w:type="dxa"/>
          </w:tcPr>
          <w:p w14:paraId="382E781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545B29DE" w14:textId="77777777" w:rsidTr="00E82502">
        <w:trPr>
          <w:cantSplit/>
          <w:trHeight w:val="440"/>
        </w:trPr>
        <w:tc>
          <w:tcPr>
            <w:tcW w:w="9252" w:type="dxa"/>
          </w:tcPr>
          <w:p w14:paraId="6113EC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30A25A2" w14:textId="77777777" w:rsidTr="00E82502">
        <w:trPr>
          <w:cantSplit/>
          <w:trHeight w:val="440"/>
        </w:trPr>
        <w:tc>
          <w:tcPr>
            <w:tcW w:w="9252" w:type="dxa"/>
          </w:tcPr>
          <w:p w14:paraId="4862029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674432AE" w14:textId="77777777" w:rsidTr="00E82502">
        <w:trPr>
          <w:cantSplit/>
          <w:trHeight w:val="440"/>
        </w:trPr>
        <w:tc>
          <w:tcPr>
            <w:tcW w:w="9252" w:type="dxa"/>
          </w:tcPr>
          <w:p w14:paraId="67529C5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01A42BF" w14:textId="77777777" w:rsidTr="00E82502">
        <w:trPr>
          <w:cantSplit/>
          <w:trHeight w:val="440"/>
        </w:trPr>
        <w:tc>
          <w:tcPr>
            <w:tcW w:w="9252" w:type="dxa"/>
          </w:tcPr>
          <w:p w14:paraId="3E593A3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40C169C" w14:textId="77777777" w:rsidTr="00E82502">
        <w:trPr>
          <w:cantSplit/>
          <w:trHeight w:val="440"/>
        </w:trPr>
        <w:tc>
          <w:tcPr>
            <w:tcW w:w="9252" w:type="dxa"/>
          </w:tcPr>
          <w:p w14:paraId="0A7F3DC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E72C5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420F9C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2019F65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1F0B6AC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2ECC08A2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31A03" w14:textId="77777777" w:rsidR="0009269C" w:rsidRDefault="0009269C" w:rsidP="001007E7">
      <w:pPr>
        <w:spacing w:after="0" w:line="240" w:lineRule="auto"/>
      </w:pPr>
      <w:r>
        <w:separator/>
      </w:r>
    </w:p>
  </w:endnote>
  <w:endnote w:type="continuationSeparator" w:id="0">
    <w:p w14:paraId="5E06B5EB" w14:textId="77777777" w:rsidR="0009269C" w:rsidRDefault="0009269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DD7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266AD094" wp14:editId="6AD0954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EFBCAFD" wp14:editId="7CA73209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03414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3EB81B5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EFBCAF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5C03414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3EB81B5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377337" wp14:editId="2B4BC6D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5AD53B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5377337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35AD53B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CB1012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D856C9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2A2A9C7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5580C7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DE3DF0B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DD01B" w14:textId="77777777" w:rsidR="0009269C" w:rsidRDefault="0009269C" w:rsidP="001007E7">
      <w:pPr>
        <w:spacing w:after="0" w:line="240" w:lineRule="auto"/>
      </w:pPr>
      <w:r>
        <w:separator/>
      </w:r>
    </w:p>
  </w:footnote>
  <w:footnote w:type="continuationSeparator" w:id="0">
    <w:p w14:paraId="6E182388" w14:textId="77777777" w:rsidR="0009269C" w:rsidRDefault="0009269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4304"/>
    <w:rsid w:val="00021AF3"/>
    <w:rsid w:val="00034DD9"/>
    <w:rsid w:val="00045479"/>
    <w:rsid w:val="0005792C"/>
    <w:rsid w:val="0009269C"/>
    <w:rsid w:val="000B0DCD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95BD4"/>
    <w:rsid w:val="002D451D"/>
    <w:rsid w:val="002E0C90"/>
    <w:rsid w:val="002E1412"/>
    <w:rsid w:val="00314023"/>
    <w:rsid w:val="00341484"/>
    <w:rsid w:val="00350696"/>
    <w:rsid w:val="00392351"/>
    <w:rsid w:val="003A6141"/>
    <w:rsid w:val="003F231D"/>
    <w:rsid w:val="00404131"/>
    <w:rsid w:val="0042490F"/>
    <w:rsid w:val="004379A6"/>
    <w:rsid w:val="0044234A"/>
    <w:rsid w:val="00456C17"/>
    <w:rsid w:val="0046365E"/>
    <w:rsid w:val="00466B9C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777D2"/>
    <w:rsid w:val="006971A8"/>
    <w:rsid w:val="006F567F"/>
    <w:rsid w:val="00710A2D"/>
    <w:rsid w:val="00725091"/>
    <w:rsid w:val="00780880"/>
    <w:rsid w:val="007B0E1F"/>
    <w:rsid w:val="007B6F6F"/>
    <w:rsid w:val="00820C9F"/>
    <w:rsid w:val="0082707E"/>
    <w:rsid w:val="008315B0"/>
    <w:rsid w:val="008817D8"/>
    <w:rsid w:val="008B3AE5"/>
    <w:rsid w:val="008C388B"/>
    <w:rsid w:val="00966EEE"/>
    <w:rsid w:val="00977C54"/>
    <w:rsid w:val="00A16099"/>
    <w:rsid w:val="00A640BD"/>
    <w:rsid w:val="00A641A7"/>
    <w:rsid w:val="00A64CE8"/>
    <w:rsid w:val="00A72F42"/>
    <w:rsid w:val="00AD7919"/>
    <w:rsid w:val="00AF2E6B"/>
    <w:rsid w:val="00B15B38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64696"/>
    <w:rsid w:val="00D7710E"/>
    <w:rsid w:val="00D90D49"/>
    <w:rsid w:val="00D9600B"/>
    <w:rsid w:val="00DC5D96"/>
    <w:rsid w:val="00DD4F3E"/>
    <w:rsid w:val="00E13E55"/>
    <w:rsid w:val="00E82502"/>
    <w:rsid w:val="00EA6B34"/>
    <w:rsid w:val="00EA7406"/>
    <w:rsid w:val="00ED38F3"/>
    <w:rsid w:val="00EE1E7B"/>
    <w:rsid w:val="00EF0607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3F46D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Orquidea Marina Rojas Holguin</cp:lastModifiedBy>
  <cp:revision>8</cp:revision>
  <cp:lastPrinted>2011-03-04T18:48:00Z</cp:lastPrinted>
  <dcterms:created xsi:type="dcterms:W3CDTF">2025-06-17T15:21:00Z</dcterms:created>
  <dcterms:modified xsi:type="dcterms:W3CDTF">2026-09-07T18:14:00Z</dcterms:modified>
</cp:coreProperties>
</file>